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8218C" w14:textId="77777777" w:rsidR="00292773" w:rsidRDefault="00292773" w:rsidP="0029277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MARTON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CABB78D" w14:textId="77777777" w:rsidR="00292773" w:rsidRDefault="00292773" w:rsidP="0029277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Chaplain.</w:t>
      </w:r>
    </w:p>
    <w:p w14:paraId="32AD5ED6" w14:textId="77777777" w:rsidR="00292773" w:rsidRDefault="00292773" w:rsidP="0029277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1BFD93" w14:textId="77777777" w:rsidR="00292773" w:rsidRDefault="00292773" w:rsidP="0029277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DBD556" w14:textId="77777777" w:rsidR="00292773" w:rsidRDefault="00292773" w:rsidP="0029277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trespass against John May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Tollesby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North Riding</w:t>
      </w:r>
    </w:p>
    <w:p w14:paraId="6893EB0E" w14:textId="77777777" w:rsidR="00292773" w:rsidRDefault="00292773" w:rsidP="0029277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Yorkshire.</w:t>
      </w:r>
    </w:p>
    <w:p w14:paraId="0DAD5560" w14:textId="77777777" w:rsidR="00292773" w:rsidRDefault="00292773" w:rsidP="0029277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4DB0FCD2" w14:textId="77777777" w:rsidR="00292773" w:rsidRDefault="00292773" w:rsidP="0029277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9DFDFEE" w14:textId="77777777" w:rsidR="00292773" w:rsidRDefault="00292773" w:rsidP="0029277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C9E668F" w14:textId="77777777" w:rsidR="00292773" w:rsidRDefault="00292773" w:rsidP="0029277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9 December 2021</w:t>
      </w:r>
    </w:p>
    <w:p w14:paraId="57F3C8E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97A52" w14:textId="77777777" w:rsidR="00292773" w:rsidRDefault="00292773" w:rsidP="009139A6">
      <w:r>
        <w:separator/>
      </w:r>
    </w:p>
  </w:endnote>
  <w:endnote w:type="continuationSeparator" w:id="0">
    <w:p w14:paraId="05284CD4" w14:textId="77777777" w:rsidR="00292773" w:rsidRDefault="002927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0EC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72C8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B55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E2C8A" w14:textId="77777777" w:rsidR="00292773" w:rsidRDefault="00292773" w:rsidP="009139A6">
      <w:r>
        <w:separator/>
      </w:r>
    </w:p>
  </w:footnote>
  <w:footnote w:type="continuationSeparator" w:id="0">
    <w:p w14:paraId="20720D1B" w14:textId="77777777" w:rsidR="00292773" w:rsidRDefault="002927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1A9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C5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2DF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773"/>
    <w:rsid w:val="000666E0"/>
    <w:rsid w:val="002510B7"/>
    <w:rsid w:val="0029277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FA17B"/>
  <w15:chartTrackingRefBased/>
  <w15:docId w15:val="{466A6270-21F9-4D16-B8CD-70B992FF9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927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2022-01-08T19:53:00Z</dcterms:created>
  <dcterms:modified xsi:type="dcterms:W3CDTF">2022-01-08T19:54:00Z</dcterms:modified>
</cp:coreProperties>
</file>